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FEAB3" w14:textId="0832DC7B" w:rsidR="00BA00AB" w:rsidRDefault="00F63C7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William SWYNTON</w:t>
      </w:r>
      <w:r>
        <w:rPr>
          <w:rFonts w:cs="Times New Roman"/>
          <w:szCs w:val="24"/>
        </w:rPr>
        <w:t xml:space="preserve">       (d.1483)</w:t>
      </w:r>
    </w:p>
    <w:p w14:paraId="36025E79" w14:textId="73CAD0B1" w:rsidR="00F63C74" w:rsidRDefault="00F63C7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Braithwell.</w:t>
      </w:r>
    </w:p>
    <w:p w14:paraId="2A0DDD21" w14:textId="77777777" w:rsidR="00F63C74" w:rsidRDefault="00F63C74" w:rsidP="009139A6">
      <w:pPr>
        <w:pStyle w:val="NoSpacing"/>
        <w:rPr>
          <w:rFonts w:cs="Times New Roman"/>
          <w:szCs w:val="24"/>
        </w:rPr>
      </w:pPr>
    </w:p>
    <w:p w14:paraId="36D41194" w14:textId="77777777" w:rsidR="00F63C74" w:rsidRDefault="00F63C74" w:rsidP="009139A6">
      <w:pPr>
        <w:pStyle w:val="NoSpacing"/>
        <w:rPr>
          <w:rFonts w:cs="Times New Roman"/>
          <w:szCs w:val="24"/>
        </w:rPr>
      </w:pPr>
    </w:p>
    <w:p w14:paraId="75FBAFB8" w14:textId="028A84BA" w:rsidR="00F63C74" w:rsidRDefault="00F63C7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Apr.1483</w:t>
      </w:r>
      <w:r>
        <w:rPr>
          <w:rFonts w:cs="Times New Roman"/>
          <w:szCs w:val="24"/>
        </w:rPr>
        <w:tab/>
        <w:t>Administration of his lands and possessions was granted.   (W.Y.R. p.162)</w:t>
      </w:r>
    </w:p>
    <w:p w14:paraId="3EA27436" w14:textId="77777777" w:rsidR="00F63C74" w:rsidRDefault="00F63C74" w:rsidP="009139A6">
      <w:pPr>
        <w:pStyle w:val="NoSpacing"/>
        <w:rPr>
          <w:rFonts w:cs="Times New Roman"/>
          <w:szCs w:val="24"/>
        </w:rPr>
      </w:pPr>
    </w:p>
    <w:p w14:paraId="386027C7" w14:textId="77777777" w:rsidR="00F63C74" w:rsidRDefault="00F63C74" w:rsidP="009139A6">
      <w:pPr>
        <w:pStyle w:val="NoSpacing"/>
        <w:rPr>
          <w:rFonts w:cs="Times New Roman"/>
          <w:szCs w:val="24"/>
        </w:rPr>
      </w:pPr>
    </w:p>
    <w:p w14:paraId="27AC0D4D" w14:textId="0063A5EE" w:rsidR="00F63C74" w:rsidRPr="00F63C74" w:rsidRDefault="00F63C7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November 2023</w:t>
      </w:r>
    </w:p>
    <w:sectPr w:rsidR="00F63C74" w:rsidRPr="00F63C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DC0AE" w14:textId="77777777" w:rsidR="00F63C74" w:rsidRDefault="00F63C74" w:rsidP="009139A6">
      <w:r>
        <w:separator/>
      </w:r>
    </w:p>
  </w:endnote>
  <w:endnote w:type="continuationSeparator" w:id="0">
    <w:p w14:paraId="65229F59" w14:textId="77777777" w:rsidR="00F63C74" w:rsidRDefault="00F63C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2ED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8E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3C5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BA102" w14:textId="77777777" w:rsidR="00F63C74" w:rsidRDefault="00F63C74" w:rsidP="009139A6">
      <w:r>
        <w:separator/>
      </w:r>
    </w:p>
  </w:footnote>
  <w:footnote w:type="continuationSeparator" w:id="0">
    <w:p w14:paraId="4A9A3968" w14:textId="77777777" w:rsidR="00F63C74" w:rsidRDefault="00F63C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AFD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52B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A97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C7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6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85EF3"/>
  <w15:chartTrackingRefBased/>
  <w15:docId w15:val="{3E79F5EB-A093-4953-98AB-AD5141ED9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2023-11-09T10:22:00Z</dcterms:created>
  <dcterms:modified xsi:type="dcterms:W3CDTF">2023-11-09T10:25:00Z</dcterms:modified>
</cp:coreProperties>
</file>